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A511B" w14:textId="77777777" w:rsidR="0077711C" w:rsidRDefault="0077711C" w:rsidP="0077711C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ROBERDES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3BC64A1B" w14:textId="77777777" w:rsidR="0077711C" w:rsidRDefault="0077711C" w:rsidP="0077711C">
      <w:pPr>
        <w:rPr>
          <w:rFonts w:cs="Times New Roman"/>
          <w:szCs w:val="24"/>
        </w:rPr>
      </w:pPr>
      <w:r>
        <w:rPr>
          <w:rFonts w:cs="Times New Roman"/>
          <w:szCs w:val="24"/>
        </w:rPr>
        <w:t>of Coventry. Dexter.</w:t>
      </w:r>
    </w:p>
    <w:p w14:paraId="4115CAB8" w14:textId="77777777" w:rsidR="0077711C" w:rsidRDefault="0077711C" w:rsidP="0077711C">
      <w:pPr>
        <w:rPr>
          <w:rFonts w:cs="Times New Roman"/>
          <w:szCs w:val="24"/>
        </w:rPr>
      </w:pPr>
    </w:p>
    <w:p w14:paraId="7C0ED7AC" w14:textId="77777777" w:rsidR="0077711C" w:rsidRDefault="0077711C" w:rsidP="0077711C">
      <w:pPr>
        <w:rPr>
          <w:rFonts w:cs="Times New Roman"/>
          <w:szCs w:val="24"/>
        </w:rPr>
      </w:pPr>
    </w:p>
    <w:p w14:paraId="6074D1BA" w14:textId="77777777" w:rsidR="0077711C" w:rsidRDefault="0077711C" w:rsidP="007771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 of Leicester.</w:t>
      </w:r>
    </w:p>
    <w:p w14:paraId="7C9EAA4D" w14:textId="77777777" w:rsidR="0077711C" w:rsidRDefault="0077711C" w:rsidP="007771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6DF85517" w14:textId="77777777" w:rsidR="0077711C" w:rsidRDefault="0077711C" w:rsidP="0077711C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6AE53CC7" w14:textId="77777777" w:rsidR="0077711C" w:rsidRDefault="0077711C" w:rsidP="0077711C">
      <w:pPr>
        <w:pStyle w:val="NoSpacing"/>
        <w:rPr>
          <w:rFonts w:cs="Times New Roman"/>
          <w:szCs w:val="24"/>
        </w:rPr>
      </w:pPr>
    </w:p>
    <w:p w14:paraId="77598E02" w14:textId="77777777" w:rsidR="0077711C" w:rsidRDefault="0077711C" w:rsidP="0077711C">
      <w:pPr>
        <w:pStyle w:val="NoSpacing"/>
        <w:rPr>
          <w:rFonts w:cs="Times New Roman"/>
          <w:szCs w:val="24"/>
        </w:rPr>
      </w:pPr>
    </w:p>
    <w:p w14:paraId="41A9DC56" w14:textId="77777777" w:rsidR="0077711C" w:rsidRDefault="0077711C" w:rsidP="007771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0152B0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22ED7" w14:textId="77777777" w:rsidR="0077711C" w:rsidRDefault="0077711C" w:rsidP="009139A6">
      <w:r>
        <w:separator/>
      </w:r>
    </w:p>
  </w:endnote>
  <w:endnote w:type="continuationSeparator" w:id="0">
    <w:p w14:paraId="523FC72E" w14:textId="77777777" w:rsidR="0077711C" w:rsidRDefault="007771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81F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92C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C12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32924" w14:textId="77777777" w:rsidR="0077711C" w:rsidRDefault="0077711C" w:rsidP="009139A6">
      <w:r>
        <w:separator/>
      </w:r>
    </w:p>
  </w:footnote>
  <w:footnote w:type="continuationSeparator" w:id="0">
    <w:p w14:paraId="2878B9C8" w14:textId="77777777" w:rsidR="0077711C" w:rsidRDefault="007771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F38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953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649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11C"/>
    <w:rsid w:val="000666E0"/>
    <w:rsid w:val="002510B7"/>
    <w:rsid w:val="00270799"/>
    <w:rsid w:val="0035310B"/>
    <w:rsid w:val="005C130B"/>
    <w:rsid w:val="0077711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553AB"/>
  <w15:chartTrackingRefBased/>
  <w15:docId w15:val="{10A0FFB5-E036-40C4-9094-FC72EBCE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11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2024-06-09T11:11:00Z</dcterms:created>
  <dcterms:modified xsi:type="dcterms:W3CDTF">2024-06-09T11:12:00Z</dcterms:modified>
</cp:coreProperties>
</file>